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99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ohrtrasse Testinghalle-BG-Kühlcontainer KC1-KP04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
Rohrtrasse Testinghalle-BG-Kühlcontainer KC1-KP04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